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15DB768F" w14:textId="02651DAF" w:rsidR="009A09C5" w:rsidRPr="00550A5E" w:rsidRDefault="152DE45A" w:rsidP="00550A5E">
      <w:pPr>
        <w:pStyle w:val="Tekstpodstawowy2"/>
        <w:spacing w:after="120" w:line="240" w:lineRule="auto"/>
        <w:ind w:left="284" w:right="380"/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B600409" w14:textId="77777777" w:rsidTr="201C1A70">
        <w:tc>
          <w:tcPr>
            <w:tcW w:w="4957" w:type="dxa"/>
            <w:shd w:val="clear" w:color="auto" w:fill="B4C6E7"/>
          </w:tcPr>
          <w:p w14:paraId="1F601036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435AAD4D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08B739F8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8378E25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6552458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370C66A2" w14:textId="77777777" w:rsidTr="201C1A70">
        <w:trPr>
          <w:trHeight w:val="1042"/>
        </w:trPr>
        <w:tc>
          <w:tcPr>
            <w:tcW w:w="4957" w:type="dxa"/>
          </w:tcPr>
          <w:p w14:paraId="7D878C5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4207D03" w14:textId="235980B3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4E92F6A4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7E8AA4D5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>tynkowanie i systemy suchej zabudowy</w:t>
            </w:r>
          </w:p>
        </w:tc>
        <w:tc>
          <w:tcPr>
            <w:tcW w:w="3969" w:type="dxa"/>
          </w:tcPr>
          <w:p w14:paraId="7D68C2F7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70C86BE6" w14:textId="7D0C0444" w:rsidR="201C1A70" w:rsidRDefault="201C1A70" w:rsidP="3BB957BB">
      <w:pPr>
        <w:pStyle w:val="Tekstpodstawowy2"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A0CBD" w14:textId="77777777" w:rsidR="00724052" w:rsidRDefault="00724052">
      <w:r>
        <w:separator/>
      </w:r>
    </w:p>
  </w:endnote>
  <w:endnote w:type="continuationSeparator" w:id="0">
    <w:p w14:paraId="15256F5C" w14:textId="77777777" w:rsidR="00724052" w:rsidRDefault="0072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C633" w14:textId="77777777" w:rsidR="00724052" w:rsidRDefault="00724052">
      <w:r>
        <w:separator/>
      </w:r>
    </w:p>
  </w:footnote>
  <w:footnote w:type="continuationSeparator" w:id="0">
    <w:p w14:paraId="083D631B" w14:textId="77777777" w:rsidR="00724052" w:rsidRDefault="00724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0A5E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052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75875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665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